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09637" w14:textId="77777777" w:rsidR="00221C58" w:rsidRDefault="00221C58" w:rsidP="00221C5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CLAPWELL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28BF7095" w14:textId="77777777" w:rsidR="00221C58" w:rsidRDefault="00221C58" w:rsidP="00221C58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534ED6BC" w14:textId="77777777" w:rsidR="00221C58" w:rsidRDefault="00221C58" w:rsidP="00221C58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1290CA3F" w14:textId="77777777" w:rsidR="00221C58" w:rsidRDefault="00221C58" w:rsidP="00221C5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Sep.1484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Maidstone, Kent,</w:t>
      </w:r>
    </w:p>
    <w:p w14:paraId="57AB89E2" w14:textId="77777777" w:rsidR="00221C58" w:rsidRDefault="00221C58" w:rsidP="00221C5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into lands of William Belnap(q.v.).</w:t>
      </w:r>
    </w:p>
    <w:p w14:paraId="6AD58960" w14:textId="77777777" w:rsidR="00221C58" w:rsidRDefault="00221C58" w:rsidP="00221C5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D0425C2" w14:textId="77777777" w:rsidR="00221C58" w:rsidRDefault="00221C58" w:rsidP="00221C58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pp.109-10)</w:t>
      </w:r>
    </w:p>
    <w:p w14:paraId="43293CF2" w14:textId="77777777" w:rsidR="00221C58" w:rsidRDefault="00221C58" w:rsidP="00221C58">
      <w:pPr>
        <w:pStyle w:val="NoSpacing"/>
        <w:rPr>
          <w:rFonts w:eastAsia="Times New Roman" w:cs="Times New Roman"/>
          <w:szCs w:val="24"/>
        </w:rPr>
      </w:pPr>
    </w:p>
    <w:p w14:paraId="2013F5F8" w14:textId="77777777" w:rsidR="00221C58" w:rsidRDefault="00221C58" w:rsidP="00221C58">
      <w:pPr>
        <w:pStyle w:val="NoSpacing"/>
        <w:rPr>
          <w:rFonts w:eastAsia="Times New Roman" w:cs="Times New Roman"/>
          <w:szCs w:val="24"/>
        </w:rPr>
      </w:pPr>
    </w:p>
    <w:p w14:paraId="38CFEDB5" w14:textId="77777777" w:rsidR="00221C58" w:rsidRDefault="00221C58" w:rsidP="00221C5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August 2023</w:t>
      </w:r>
    </w:p>
    <w:p w14:paraId="10FAD87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68455" w14:textId="77777777" w:rsidR="00221C58" w:rsidRDefault="00221C58" w:rsidP="009139A6">
      <w:r>
        <w:separator/>
      </w:r>
    </w:p>
  </w:endnote>
  <w:endnote w:type="continuationSeparator" w:id="0">
    <w:p w14:paraId="76070811" w14:textId="77777777" w:rsidR="00221C58" w:rsidRDefault="00221C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698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0D4D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E3C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E7CD6" w14:textId="77777777" w:rsidR="00221C58" w:rsidRDefault="00221C58" w:rsidP="009139A6">
      <w:r>
        <w:separator/>
      </w:r>
    </w:p>
  </w:footnote>
  <w:footnote w:type="continuationSeparator" w:id="0">
    <w:p w14:paraId="6554BC6C" w14:textId="77777777" w:rsidR="00221C58" w:rsidRDefault="00221C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4AE9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268C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BB6E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58"/>
    <w:rsid w:val="000666E0"/>
    <w:rsid w:val="00221C58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7F787"/>
  <w15:chartTrackingRefBased/>
  <w15:docId w15:val="{D04A0638-F2C6-4E15-A5C4-626B80344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2023-08-09T20:13:00Z</dcterms:created>
  <dcterms:modified xsi:type="dcterms:W3CDTF">2023-08-09T20:13:00Z</dcterms:modified>
</cp:coreProperties>
</file>